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E3F" w:rsidRPr="00463E3F" w:rsidRDefault="00463E3F" w:rsidP="00463E3F">
      <w:pPr>
        <w:pStyle w:val="Heading1"/>
      </w:pPr>
      <w:r w:rsidRPr="00463E3F">
        <w:t>GENERAL</w:t>
      </w:r>
    </w:p>
    <w:p w:rsidR="00463E3F" w:rsidRPr="00463E3F" w:rsidRDefault="00463E3F" w:rsidP="00463E3F">
      <w:pPr>
        <w:pStyle w:val="Heading2"/>
      </w:pPr>
      <w:r w:rsidRPr="00463E3F">
        <w:t>RELATED DOCUMENTS</w:t>
      </w:r>
    </w:p>
    <w:p w:rsidR="00463E3F" w:rsidRPr="00463E3F" w:rsidRDefault="00463E3F" w:rsidP="00463E3F">
      <w:pPr>
        <w:pStyle w:val="Heading3"/>
      </w:pPr>
      <w:r w:rsidRPr="00463E3F">
        <w:t>Drawings and general provisions of the Contract including General and Supplementary Conditions and Division 1 specification sections, apply to the work of this Section.</w:t>
      </w:r>
    </w:p>
    <w:p w:rsidR="00463E3F" w:rsidRPr="00463E3F" w:rsidRDefault="00463E3F" w:rsidP="00463E3F">
      <w:pPr>
        <w:pStyle w:val="Heading3"/>
      </w:pPr>
      <w:r w:rsidRPr="00463E3F">
        <w:t xml:space="preserve">This Section is a Division 26 "Basic Materials and Methods" section, and is a part of each Division 26 section making reference to </w:t>
      </w:r>
      <w:proofErr w:type="spellStart"/>
      <w:r w:rsidRPr="00463E3F">
        <w:t>panelboards</w:t>
      </w:r>
      <w:proofErr w:type="spellEnd"/>
      <w:r w:rsidRPr="00463E3F">
        <w:t xml:space="preserve"> specified herein.</w:t>
      </w:r>
    </w:p>
    <w:p w:rsidR="00463E3F" w:rsidRPr="00463E3F" w:rsidRDefault="00463E3F" w:rsidP="00463E3F">
      <w:pPr>
        <w:pStyle w:val="Heading2"/>
      </w:pPr>
      <w:r w:rsidRPr="00463E3F">
        <w:t>DESCRIPTION OF WORK</w:t>
      </w:r>
    </w:p>
    <w:p w:rsidR="00463E3F" w:rsidRPr="00463E3F" w:rsidRDefault="00463E3F" w:rsidP="00463E3F">
      <w:pPr>
        <w:pStyle w:val="Heading3"/>
      </w:pPr>
      <w:r w:rsidRPr="00463E3F">
        <w:t xml:space="preserve">Extent of </w:t>
      </w:r>
      <w:proofErr w:type="spellStart"/>
      <w:r w:rsidRPr="00463E3F">
        <w:t>panelboard</w:t>
      </w:r>
      <w:proofErr w:type="spellEnd"/>
      <w:r w:rsidRPr="00463E3F">
        <w:t xml:space="preserve"> and enclosure work, including cabinets and cutout boxes is indicated on the drawings and by schedules.</w:t>
      </w:r>
    </w:p>
    <w:p w:rsidR="00463E3F" w:rsidRPr="00463E3F" w:rsidRDefault="00463E3F" w:rsidP="00463E3F">
      <w:pPr>
        <w:pStyle w:val="Heading3"/>
        <w:rPr>
          <w:b/>
          <w:vanish/>
        </w:rPr>
      </w:pPr>
      <w:r w:rsidRPr="00463E3F">
        <w:rPr>
          <w:b/>
          <w:vanish/>
        </w:rPr>
        <w:t>NOTE TO SPECIFIER:  REVISE LIST BELOW ACCORDING TO PROJECT REQUIREMENTS.</w:t>
      </w:r>
    </w:p>
    <w:p w:rsidR="00463E3F" w:rsidRPr="00463E3F" w:rsidRDefault="00463E3F" w:rsidP="00463E3F">
      <w:pPr>
        <w:pStyle w:val="Heading3"/>
      </w:pPr>
      <w:r w:rsidRPr="00463E3F">
        <w:t xml:space="preserve">Types of </w:t>
      </w:r>
      <w:proofErr w:type="spellStart"/>
      <w:r w:rsidRPr="00463E3F">
        <w:t>panelboards</w:t>
      </w:r>
      <w:proofErr w:type="spellEnd"/>
      <w:r w:rsidRPr="00463E3F">
        <w:t xml:space="preserve"> and enclosures in this Section include the following:</w:t>
      </w:r>
    </w:p>
    <w:p w:rsidR="00463E3F" w:rsidRPr="00463E3F" w:rsidRDefault="00463E3F" w:rsidP="00463E3F">
      <w:pPr>
        <w:pStyle w:val="Heading4"/>
      </w:pPr>
      <w:r w:rsidRPr="00463E3F">
        <w:t>Distribution Panels</w:t>
      </w:r>
    </w:p>
    <w:p w:rsidR="00463E3F" w:rsidRPr="00463E3F" w:rsidRDefault="00463E3F" w:rsidP="00463E3F">
      <w:pPr>
        <w:pStyle w:val="Heading4"/>
      </w:pPr>
      <w:r w:rsidRPr="00463E3F">
        <w:t>Lighting and Appliance Panels</w:t>
      </w:r>
    </w:p>
    <w:p w:rsidR="00463E3F" w:rsidRPr="00463E3F" w:rsidRDefault="00463E3F" w:rsidP="00463E3F">
      <w:pPr>
        <w:pStyle w:val="Heading4"/>
      </w:pPr>
      <w:r w:rsidRPr="00463E3F">
        <w:t>Transient Voltage Surge Suppression (TVSS) Panels</w:t>
      </w:r>
    </w:p>
    <w:p w:rsidR="00463E3F" w:rsidRPr="00463E3F" w:rsidRDefault="00463E3F" w:rsidP="00463E3F">
      <w:pPr>
        <w:pStyle w:val="Heading3"/>
      </w:pPr>
      <w:r w:rsidRPr="00463E3F">
        <w:t xml:space="preserve">Refer to other Division 26 sections for cable/wire, connectors and electric raceway work required in conjunction with </w:t>
      </w:r>
      <w:proofErr w:type="spellStart"/>
      <w:r w:rsidRPr="00463E3F">
        <w:t>panelboards</w:t>
      </w:r>
      <w:proofErr w:type="spellEnd"/>
      <w:r w:rsidRPr="00463E3F">
        <w:t xml:space="preserve"> and enclosures; not work of this Section.</w:t>
      </w:r>
    </w:p>
    <w:p w:rsidR="00463E3F" w:rsidRPr="00463E3F" w:rsidRDefault="00463E3F" w:rsidP="00463E3F">
      <w:pPr>
        <w:pStyle w:val="Heading2"/>
      </w:pPr>
      <w:r w:rsidRPr="00463E3F">
        <w:t>QUALITY ASSURANCE</w:t>
      </w:r>
    </w:p>
    <w:p w:rsidR="00463E3F" w:rsidRPr="00463E3F" w:rsidRDefault="00463E3F" w:rsidP="00463E3F">
      <w:pPr>
        <w:pStyle w:val="Heading3"/>
      </w:pPr>
      <w:r w:rsidRPr="00463E3F">
        <w:t xml:space="preserve">Manufacturers:  Firms regularly engaged in the manufacture of </w:t>
      </w:r>
      <w:proofErr w:type="spellStart"/>
      <w:r w:rsidRPr="00463E3F">
        <w:t>panelboards</w:t>
      </w:r>
      <w:proofErr w:type="spellEnd"/>
      <w:r w:rsidRPr="00463E3F">
        <w:t xml:space="preserve"> and enclosures, of types, size and ratings required, whose products have been in satisfactory use in similar service for </w:t>
      </w:r>
      <w:proofErr w:type="gramStart"/>
      <w:r w:rsidRPr="00463E3F">
        <w:t>not</w:t>
      </w:r>
      <w:proofErr w:type="gramEnd"/>
      <w:r w:rsidRPr="00463E3F">
        <w:t xml:space="preserve"> less than five (5) years.</w:t>
      </w:r>
    </w:p>
    <w:p w:rsidR="00463E3F" w:rsidRPr="00463E3F" w:rsidRDefault="00463E3F" w:rsidP="00463E3F">
      <w:pPr>
        <w:pStyle w:val="Heading3"/>
      </w:pPr>
      <w:r w:rsidRPr="00463E3F">
        <w:t>Installer:  A firm of at least three (3) years of successful installation experience on projects with electrical installation work similar to that required for this project.</w:t>
      </w:r>
    </w:p>
    <w:p w:rsidR="00463E3F" w:rsidRPr="00463E3F" w:rsidRDefault="00463E3F" w:rsidP="00463E3F">
      <w:pPr>
        <w:pStyle w:val="Heading2"/>
      </w:pPr>
      <w:r w:rsidRPr="00463E3F">
        <w:t>REFERENCES</w:t>
      </w:r>
    </w:p>
    <w:p w:rsidR="00463E3F" w:rsidRPr="00463E3F" w:rsidRDefault="00463E3F" w:rsidP="00463E3F">
      <w:pPr>
        <w:pStyle w:val="Heading3"/>
      </w:pPr>
      <w:r w:rsidRPr="00463E3F">
        <w:t xml:space="preserve">Special Use Markings:  Provide </w:t>
      </w:r>
      <w:proofErr w:type="spellStart"/>
      <w:r w:rsidRPr="00463E3F">
        <w:t>panelboards</w:t>
      </w:r>
      <w:proofErr w:type="spellEnd"/>
      <w:r w:rsidRPr="00463E3F">
        <w:t>, constructed for special use, with UL markings indicating that special type usage.  Panels identified or shown on the drawings for use as main service entrance equipment shall be labeled at the factory with "SERVICE ENTRANCE" type UL label.</w:t>
      </w:r>
    </w:p>
    <w:p w:rsidR="00463E3F" w:rsidRPr="00463E3F" w:rsidRDefault="00463E3F" w:rsidP="00463E3F">
      <w:pPr>
        <w:pStyle w:val="Heading3"/>
      </w:pPr>
      <w:r w:rsidRPr="00463E3F">
        <w:t xml:space="preserve">UL Compliance:  Comply with applicable UL safety standards pertaining to </w:t>
      </w:r>
      <w:proofErr w:type="spellStart"/>
      <w:r w:rsidRPr="00463E3F">
        <w:t>panelboards</w:t>
      </w:r>
      <w:proofErr w:type="spellEnd"/>
      <w:r w:rsidRPr="00463E3F">
        <w:t>, accessories, and enclosures.  Provide units which have been UL listed and labeled.  UL standards are as follows:</w:t>
      </w:r>
    </w:p>
    <w:p w:rsidR="00463E3F" w:rsidRPr="00463E3F" w:rsidRDefault="00463E3F" w:rsidP="00463E3F">
      <w:pPr>
        <w:pStyle w:val="Heading4"/>
      </w:pPr>
      <w:proofErr w:type="spellStart"/>
      <w:r w:rsidRPr="00463E3F">
        <w:t>Panelboards</w:t>
      </w:r>
      <w:proofErr w:type="spellEnd"/>
      <w:r w:rsidRPr="00463E3F">
        <w:t xml:space="preserve"> - UL67</w:t>
      </w:r>
    </w:p>
    <w:p w:rsidR="00463E3F" w:rsidRPr="00463E3F" w:rsidRDefault="00463E3F" w:rsidP="00463E3F">
      <w:pPr>
        <w:pStyle w:val="Heading4"/>
      </w:pPr>
      <w:r w:rsidRPr="00463E3F">
        <w:t>Cabinets and Boxes - UL50</w:t>
      </w:r>
    </w:p>
    <w:p w:rsidR="00463E3F" w:rsidRPr="00463E3F" w:rsidRDefault="00463E3F" w:rsidP="00463E3F">
      <w:pPr>
        <w:pStyle w:val="Heading3"/>
      </w:pPr>
      <w:r w:rsidRPr="00463E3F">
        <w:t xml:space="preserve">NEC Compliance:  Comply with the NEC as applicable to the installation of </w:t>
      </w:r>
      <w:proofErr w:type="spellStart"/>
      <w:r w:rsidRPr="00463E3F">
        <w:t>panelboards</w:t>
      </w:r>
      <w:proofErr w:type="spellEnd"/>
      <w:r w:rsidRPr="00463E3F">
        <w:t xml:space="preserve">, cabinets, and cutout boxes. </w:t>
      </w:r>
    </w:p>
    <w:p w:rsidR="00463E3F" w:rsidRPr="00463E3F" w:rsidRDefault="00463E3F" w:rsidP="00463E3F">
      <w:pPr>
        <w:pStyle w:val="Heading3"/>
      </w:pPr>
      <w:r w:rsidRPr="00463E3F">
        <w:t xml:space="preserve">NEMA Compliance:  Comply with NEMA </w:t>
      </w:r>
      <w:proofErr w:type="spellStart"/>
      <w:r w:rsidRPr="00463E3F">
        <w:t>Stds</w:t>
      </w:r>
      <w:proofErr w:type="spellEnd"/>
      <w:r w:rsidRPr="00463E3F">
        <w:t xml:space="preserve">. Pub. </w:t>
      </w:r>
      <w:proofErr w:type="gramStart"/>
      <w:r w:rsidRPr="00463E3F">
        <w:t>No. 250 "Enclosures for Electrical Equipment (1000 volt maximum)", Pub.</w:t>
      </w:r>
      <w:proofErr w:type="gramEnd"/>
      <w:r w:rsidRPr="00463E3F">
        <w:t xml:space="preserve"> </w:t>
      </w:r>
      <w:proofErr w:type="gramStart"/>
      <w:r w:rsidRPr="00463E3F">
        <w:t>No. 1 "</w:t>
      </w:r>
      <w:proofErr w:type="spellStart"/>
      <w:r w:rsidRPr="00463E3F">
        <w:t>Panelboards</w:t>
      </w:r>
      <w:proofErr w:type="spellEnd"/>
      <w:r w:rsidRPr="00463E3F">
        <w:t>" and Pub.</w:t>
      </w:r>
      <w:proofErr w:type="gramEnd"/>
      <w:r w:rsidRPr="00463E3F">
        <w:t xml:space="preserve"> No. PB1.1, "Instruction for Safe Installation, Operation, and Maintenance of </w:t>
      </w:r>
      <w:proofErr w:type="spellStart"/>
      <w:r w:rsidRPr="00463E3F">
        <w:t>Panelboards</w:t>
      </w:r>
      <w:proofErr w:type="spellEnd"/>
      <w:r w:rsidRPr="00463E3F">
        <w:t xml:space="preserve"> Rates 600 Volts and Less".</w:t>
      </w:r>
    </w:p>
    <w:p w:rsidR="00463E3F" w:rsidRPr="00463E3F" w:rsidRDefault="00463E3F" w:rsidP="00463E3F">
      <w:pPr>
        <w:pStyle w:val="Heading3"/>
      </w:pPr>
      <w:r w:rsidRPr="00463E3F">
        <w:lastRenderedPageBreak/>
        <w:t>NECA Compliance:  Comply with NECA's "Standard of Installation".</w:t>
      </w:r>
    </w:p>
    <w:p w:rsidR="00463E3F" w:rsidRPr="00463E3F" w:rsidRDefault="00463E3F" w:rsidP="00463E3F">
      <w:pPr>
        <w:pStyle w:val="Heading2"/>
      </w:pPr>
      <w:r w:rsidRPr="00463E3F">
        <w:t>SUBMITTALS</w:t>
      </w:r>
    </w:p>
    <w:p w:rsidR="00463E3F" w:rsidRPr="00463E3F" w:rsidRDefault="00463E3F" w:rsidP="00463E3F">
      <w:pPr>
        <w:pStyle w:val="Heading3"/>
      </w:pPr>
      <w:r w:rsidRPr="00463E3F">
        <w:t xml:space="preserve">Product Data:  Submit manufacturer's data including specifications, installation instructions and general recommendations for each </w:t>
      </w:r>
      <w:proofErr w:type="spellStart"/>
      <w:r w:rsidRPr="00463E3F">
        <w:t>panelboard</w:t>
      </w:r>
      <w:proofErr w:type="spellEnd"/>
      <w:r w:rsidRPr="00463E3F">
        <w:t xml:space="preserve"> required.  Include data substantiating that units comply with specified requirements.</w:t>
      </w:r>
    </w:p>
    <w:p w:rsidR="00463E3F" w:rsidRPr="00463E3F" w:rsidRDefault="00463E3F" w:rsidP="00463E3F">
      <w:pPr>
        <w:pStyle w:val="Heading3"/>
      </w:pPr>
      <w:r w:rsidRPr="00463E3F">
        <w:t xml:space="preserve">Shop Drawings:  Submit dimensioned drawings of </w:t>
      </w:r>
      <w:proofErr w:type="spellStart"/>
      <w:r w:rsidRPr="00463E3F">
        <w:t>panelboards</w:t>
      </w:r>
      <w:proofErr w:type="spellEnd"/>
      <w:r w:rsidRPr="00463E3F">
        <w:t xml:space="preserve"> and enclosures showing accurately scaled layouts of enclosures and required individual </w:t>
      </w:r>
      <w:proofErr w:type="spellStart"/>
      <w:r w:rsidRPr="00463E3F">
        <w:t>panelboard</w:t>
      </w:r>
      <w:proofErr w:type="spellEnd"/>
      <w:r w:rsidRPr="00463E3F">
        <w:t xml:space="preserve"> devices, including but not limited to circuit breakers, fusible switches, fuses, ground fault circuit interrupters, and accessories.</w:t>
      </w:r>
    </w:p>
    <w:p w:rsidR="00463E3F" w:rsidRPr="00463E3F" w:rsidRDefault="00463E3F" w:rsidP="00463E3F">
      <w:pPr>
        <w:pStyle w:val="Heading1"/>
      </w:pPr>
      <w:r w:rsidRPr="00463E3F">
        <w:t>PRODUCTS</w:t>
      </w:r>
    </w:p>
    <w:p w:rsidR="00463E3F" w:rsidRPr="00463E3F" w:rsidRDefault="00463E3F" w:rsidP="00463E3F">
      <w:pPr>
        <w:widowControl w:val="0"/>
        <w:tabs>
          <w:tab w:val="left" w:pos="1296"/>
          <w:tab w:val="left" w:pos="1710"/>
          <w:tab w:val="left" w:pos="5616"/>
          <w:tab w:val="left" w:pos="7776"/>
        </w:tabs>
        <w:ind w:left="1710"/>
        <w:jc w:val="both"/>
        <w:rPr>
          <w:b/>
          <w:vanish/>
        </w:rPr>
      </w:pPr>
      <w:r w:rsidRPr="00463E3F">
        <w:rPr>
          <w:b/>
          <w:vanish/>
        </w:rPr>
        <w:t>NOTE TO SPECIFIER:  REVISE LIST OF MANUFACTURERS ACCORDING TO PROJECT REQUIREMENTS.</w:t>
      </w:r>
    </w:p>
    <w:p w:rsidR="00463E3F" w:rsidRPr="00463E3F" w:rsidRDefault="00463E3F" w:rsidP="00463E3F">
      <w:pPr>
        <w:pStyle w:val="Heading2"/>
      </w:pPr>
      <w:r w:rsidRPr="00463E3F">
        <w:t>Acceptable Manufacturers:  Subject to compliance with requirements provide products of one of the following:</w:t>
      </w:r>
    </w:p>
    <w:p w:rsidR="00463E3F" w:rsidRPr="00463E3F" w:rsidRDefault="00463E3F" w:rsidP="00463E3F">
      <w:pPr>
        <w:pStyle w:val="Heading3"/>
      </w:pPr>
      <w:r w:rsidRPr="00463E3F">
        <w:t>Cutler Hammer</w:t>
      </w:r>
    </w:p>
    <w:p w:rsidR="00463E3F" w:rsidRPr="00463E3F" w:rsidRDefault="00463E3F" w:rsidP="00463E3F">
      <w:pPr>
        <w:pStyle w:val="Heading3"/>
      </w:pPr>
      <w:r w:rsidRPr="00463E3F">
        <w:t>General Electric Corp.</w:t>
      </w:r>
    </w:p>
    <w:p w:rsidR="00463E3F" w:rsidRPr="00463E3F" w:rsidRDefault="00463E3F" w:rsidP="00463E3F">
      <w:pPr>
        <w:pStyle w:val="Heading3"/>
      </w:pPr>
      <w:r w:rsidRPr="00463E3F">
        <w:t>Square D Company</w:t>
      </w:r>
    </w:p>
    <w:p w:rsidR="00463E3F" w:rsidRPr="00463E3F" w:rsidRDefault="00463E3F" w:rsidP="00463E3F">
      <w:pPr>
        <w:pStyle w:val="Heading3"/>
      </w:pPr>
      <w:r w:rsidRPr="00463E3F">
        <w:t>Siemens</w:t>
      </w:r>
    </w:p>
    <w:p w:rsidR="00463E3F" w:rsidRPr="00463E3F" w:rsidRDefault="00463E3F" w:rsidP="00463E3F">
      <w:pPr>
        <w:pStyle w:val="Heading2"/>
      </w:pPr>
      <w:r w:rsidRPr="00463E3F">
        <w:t xml:space="preserve">GENERAL  </w:t>
      </w:r>
    </w:p>
    <w:p w:rsidR="00463E3F" w:rsidRPr="00463E3F" w:rsidRDefault="00463E3F" w:rsidP="00463E3F">
      <w:pPr>
        <w:pStyle w:val="Heading3"/>
      </w:pPr>
      <w:r w:rsidRPr="00463E3F">
        <w:t xml:space="preserve">Except as otherwise indicated, provide </w:t>
      </w:r>
      <w:proofErr w:type="spellStart"/>
      <w:r w:rsidRPr="00463E3F">
        <w:t>panelboards</w:t>
      </w:r>
      <w:proofErr w:type="spellEnd"/>
      <w:r w:rsidRPr="00463E3F">
        <w:t xml:space="preserve">, enclosures and ancillary components, of types, sizes, and ratings indicated, which comply with manufacturer's standard materials, and which are designed and constructed in accordance with published product information.  Provide </w:t>
      </w:r>
      <w:proofErr w:type="spellStart"/>
      <w:r w:rsidRPr="00463E3F">
        <w:t>solderless</w:t>
      </w:r>
      <w:proofErr w:type="spellEnd"/>
      <w:r w:rsidRPr="00463E3F">
        <w:t xml:space="preserve"> lugs, or connectors, in the correct number and size for conductors on mains, on the load side of each branch, circuit, and on ground and neutral bars.  Provide tin plated copper busses.  Provide an insulated neutral bus (equal in size to the phase bussing) and a bonded equipment ground bus mounted at the opposite end of the structure from the mains, and having numbered screw or lug terminals for connection of wires.  Equip panels with the number of unit devices as required for a complete installation.  Where more than one type of component meets the indicated requirements, selection is installer's option.  Where types, sizes or ratings are not indicated, comply with NEC, UL and established industry standards for applications indicated.</w:t>
      </w:r>
    </w:p>
    <w:p w:rsidR="00463E3F" w:rsidRPr="00463E3F" w:rsidRDefault="00463E3F" w:rsidP="00463E3F">
      <w:pPr>
        <w:pStyle w:val="Heading3"/>
      </w:pPr>
      <w:r w:rsidRPr="00463E3F">
        <w:t xml:space="preserve">Provide ground fault circuit interrupting type circuit breakers for all devices noted with a "GFI" subscript on the </w:t>
      </w:r>
      <w:proofErr w:type="spellStart"/>
      <w:r w:rsidRPr="00463E3F">
        <w:t>panelboard</w:t>
      </w:r>
      <w:proofErr w:type="spellEnd"/>
      <w:r w:rsidRPr="00463E3F">
        <w:t xml:space="preserve"> schedules for this project.</w:t>
      </w:r>
    </w:p>
    <w:p w:rsidR="00463E3F" w:rsidRPr="00463E3F" w:rsidRDefault="00463E3F" w:rsidP="00463E3F">
      <w:pPr>
        <w:pStyle w:val="Heading3"/>
      </w:pPr>
      <w:r w:rsidRPr="00463E3F">
        <w:t>Provide UL listed HACR type circuit breakers for all devices which serve heating, ventilating, or air conditioning equipment.</w:t>
      </w:r>
    </w:p>
    <w:p w:rsidR="00463E3F" w:rsidRPr="00463E3F" w:rsidRDefault="00463E3F" w:rsidP="00463E3F">
      <w:pPr>
        <w:pStyle w:val="Heading3"/>
      </w:pPr>
      <w:proofErr w:type="spellStart"/>
      <w:r w:rsidRPr="00463E3F">
        <w:t>Panelboards</w:t>
      </w:r>
      <w:proofErr w:type="spellEnd"/>
      <w:r w:rsidRPr="00463E3F">
        <w:t xml:space="preserve"> shall be provided with covers for surface or flush mounting as shown on the drawings, or as required for actual project conditions.</w:t>
      </w:r>
    </w:p>
    <w:p w:rsidR="00463E3F" w:rsidRPr="00463E3F" w:rsidRDefault="00463E3F" w:rsidP="00463E3F">
      <w:pPr>
        <w:pStyle w:val="Heading3"/>
      </w:pPr>
      <w:proofErr w:type="spellStart"/>
      <w:r w:rsidRPr="00463E3F">
        <w:t>Panelboards</w:t>
      </w:r>
      <w:proofErr w:type="spellEnd"/>
      <w:r w:rsidRPr="00463E3F">
        <w:t xml:space="preserve"> shall be constructed for top or bottom feeder service, as required by actual project conditions.</w:t>
      </w:r>
    </w:p>
    <w:p w:rsidR="00463E3F" w:rsidRPr="00463E3F" w:rsidRDefault="00463E3F" w:rsidP="00463E3F">
      <w:pPr>
        <w:pStyle w:val="Heading3"/>
      </w:pPr>
      <w:r w:rsidRPr="00463E3F">
        <w:t>All panels shall be marked with PPE level per NEC where fault current calculations have been done – refer to switchboard section.</w:t>
      </w:r>
    </w:p>
    <w:p w:rsidR="00463E3F" w:rsidRPr="00463E3F" w:rsidRDefault="00463E3F" w:rsidP="00463E3F">
      <w:pPr>
        <w:pStyle w:val="Heading2"/>
      </w:pPr>
      <w:r w:rsidRPr="00463E3F">
        <w:t>LIGHTING AND APPLIANCE PANELS</w:t>
      </w:r>
    </w:p>
    <w:p w:rsidR="00463E3F" w:rsidRPr="00463E3F" w:rsidRDefault="00463E3F" w:rsidP="00463E3F">
      <w:pPr>
        <w:pStyle w:val="Heading3"/>
      </w:pPr>
      <w:r w:rsidRPr="00463E3F">
        <w:lastRenderedPageBreak/>
        <w:t xml:space="preserve">Lighting and appliance </w:t>
      </w:r>
      <w:proofErr w:type="spellStart"/>
      <w:r w:rsidRPr="00463E3F">
        <w:t>panelboards</w:t>
      </w:r>
      <w:proofErr w:type="spellEnd"/>
      <w:r w:rsidRPr="00463E3F">
        <w:t xml:space="preserve"> shall be General Electric A Series (or equal) for 277/480 volt or 120/208 volt applications.  All branch circuit breakers are to be quick-make, quick-break, trip indicating and common trip on all multi-pole breakers, and shall be bolt-on type.  Trip indication shall be clearly shown by breaker handle located between the "ON" and the "OFF" positions.  </w:t>
      </w:r>
      <w:proofErr w:type="spellStart"/>
      <w:r w:rsidRPr="00463E3F">
        <w:t>Panelboards</w:t>
      </w:r>
      <w:proofErr w:type="spellEnd"/>
      <w:r w:rsidRPr="00463E3F">
        <w:t xml:space="preserve"> shall have distributed phase copper bussing throughout.   </w:t>
      </w:r>
    </w:p>
    <w:p w:rsidR="00463E3F" w:rsidRPr="00463E3F" w:rsidRDefault="00463E3F" w:rsidP="00463E3F">
      <w:pPr>
        <w:pStyle w:val="Heading3"/>
        <w:rPr>
          <w:b/>
          <w:vanish/>
        </w:rPr>
      </w:pPr>
      <w:r w:rsidRPr="00463E3F">
        <w:rPr>
          <w:b/>
          <w:vanish/>
        </w:rPr>
        <w:t>NOTE TO SPECIFIER:  PERFORM A SHORT CIRCUIT ANALYSIS FOR EACH PROJECT.  SERIES RATING IS NOT APPROPRIATE FOR ALL APPLICATIONS SEE THE SPEC NOTES FOR FURTHER INFORMATION.  USE FULLY RATED PANELS WHERE REQUIRED.</w:t>
      </w:r>
    </w:p>
    <w:p w:rsidR="00463E3F" w:rsidRPr="00463E3F" w:rsidRDefault="00463E3F" w:rsidP="00463E3F">
      <w:pPr>
        <w:pStyle w:val="Heading3"/>
      </w:pPr>
      <w:r w:rsidRPr="00463E3F">
        <w:t xml:space="preserve">Provide fully rated main circuit breaker type </w:t>
      </w:r>
      <w:proofErr w:type="spellStart"/>
      <w:r w:rsidRPr="00463E3F">
        <w:t>panelboards</w:t>
      </w:r>
      <w:proofErr w:type="spellEnd"/>
      <w:r w:rsidRPr="00463E3F">
        <w:t xml:space="preserve">, where the short circuit rating of the complete </w:t>
      </w:r>
      <w:proofErr w:type="spellStart"/>
      <w:r w:rsidRPr="00463E3F">
        <w:t>panelboard</w:t>
      </w:r>
      <w:proofErr w:type="spellEnd"/>
      <w:r w:rsidRPr="00463E3F">
        <w:t xml:space="preserve"> assembly is determined by the lowest rated branch device. Provide </w:t>
      </w:r>
      <w:proofErr w:type="spellStart"/>
      <w:r w:rsidRPr="00463E3F">
        <w:t>panelboard</w:t>
      </w:r>
      <w:proofErr w:type="spellEnd"/>
      <w:r w:rsidRPr="00463E3F">
        <w:t xml:space="preserve"> interrupting ratings as noted on the drawings.  The Contractor may, at his option, (if acceptable to the local Code Authority) provide main circuit breaker type </w:t>
      </w:r>
      <w:proofErr w:type="spellStart"/>
      <w:r w:rsidRPr="00463E3F">
        <w:t>panelboards</w:t>
      </w:r>
      <w:proofErr w:type="spellEnd"/>
      <w:r w:rsidRPr="00463E3F">
        <w:t xml:space="preserve"> where the short circuit rating of the complete </w:t>
      </w:r>
      <w:proofErr w:type="spellStart"/>
      <w:r w:rsidRPr="00463E3F">
        <w:t>panelboard</w:t>
      </w:r>
      <w:proofErr w:type="spellEnd"/>
      <w:r w:rsidRPr="00463E3F">
        <w:t xml:space="preserve"> is determined by the use of UL approved combinations of main and branch circuit breaker devices, and the rating of the complete </w:t>
      </w:r>
      <w:proofErr w:type="spellStart"/>
      <w:r w:rsidRPr="00463E3F">
        <w:t>panelboard</w:t>
      </w:r>
      <w:proofErr w:type="spellEnd"/>
      <w:r w:rsidRPr="00463E3F">
        <w:t xml:space="preserve"> assembly is as shown on the drawings.</w:t>
      </w:r>
    </w:p>
    <w:p w:rsidR="00463E3F" w:rsidRPr="00463E3F" w:rsidRDefault="00463E3F" w:rsidP="00463E3F">
      <w:pPr>
        <w:pStyle w:val="Heading3"/>
      </w:pPr>
      <w:r w:rsidRPr="00463E3F">
        <w:t xml:space="preserve">Provide fully rated main lug only type </w:t>
      </w:r>
      <w:proofErr w:type="spellStart"/>
      <w:r w:rsidRPr="00463E3F">
        <w:t>panelboards</w:t>
      </w:r>
      <w:proofErr w:type="spellEnd"/>
      <w:r w:rsidRPr="00463E3F">
        <w:t xml:space="preserve"> where the short circuit rating of the complete </w:t>
      </w:r>
      <w:proofErr w:type="spellStart"/>
      <w:r w:rsidRPr="00463E3F">
        <w:t>panelboard</w:t>
      </w:r>
      <w:proofErr w:type="spellEnd"/>
      <w:r w:rsidRPr="00463E3F">
        <w:t xml:space="preserve"> assembly is determined by the lowest rated branch device. Provide </w:t>
      </w:r>
      <w:proofErr w:type="spellStart"/>
      <w:r w:rsidRPr="00463E3F">
        <w:t>panelboard</w:t>
      </w:r>
      <w:proofErr w:type="spellEnd"/>
      <w:r w:rsidRPr="00463E3F">
        <w:t xml:space="preserve"> interrupting ratings as noted on the drawings.  The Contractor may, at his option, (if acceptable to the local Code Authority) provide main lug only type </w:t>
      </w:r>
      <w:proofErr w:type="spellStart"/>
      <w:r w:rsidRPr="00463E3F">
        <w:t>panelboards</w:t>
      </w:r>
      <w:proofErr w:type="spellEnd"/>
      <w:r w:rsidRPr="00463E3F">
        <w:t xml:space="preserve"> where the short circuit rating of the complete </w:t>
      </w:r>
      <w:proofErr w:type="spellStart"/>
      <w:r w:rsidRPr="00463E3F">
        <w:t>panelboard</w:t>
      </w:r>
      <w:proofErr w:type="spellEnd"/>
      <w:r w:rsidRPr="00463E3F">
        <w:t xml:space="preserve"> assembly is determined by the use of UL approved combinations of upstream devices and branch circuit breaker devices, and the rating of the complete </w:t>
      </w:r>
      <w:proofErr w:type="spellStart"/>
      <w:r w:rsidRPr="00463E3F">
        <w:t>panelboard</w:t>
      </w:r>
      <w:proofErr w:type="spellEnd"/>
      <w:r w:rsidRPr="00463E3F">
        <w:t xml:space="preserve"> assembly is as shown on the drawings.</w:t>
      </w:r>
    </w:p>
    <w:p w:rsidR="00463E3F" w:rsidRPr="00463E3F" w:rsidRDefault="00463E3F" w:rsidP="00463E3F">
      <w:pPr>
        <w:pStyle w:val="Heading3"/>
      </w:pPr>
      <w:proofErr w:type="spellStart"/>
      <w:r w:rsidRPr="00463E3F">
        <w:t>Panelboard</w:t>
      </w:r>
      <w:proofErr w:type="spellEnd"/>
      <w:r w:rsidRPr="00463E3F">
        <w:t xml:space="preserve"> boxes shall have 6-inch minimum gutters.  Fronts are to be complete with door and cylinder lock, with all locks keyed alike. Fronts shall have adjustable trim clamps, directory frames, and shall be equipped with a typewritten directory that identifies each circuit breaker by number and the equipment that the breaker serves.  One additional blank directory card for each panel shall be furnished to the Owner.</w:t>
      </w:r>
    </w:p>
    <w:p w:rsidR="00463E3F" w:rsidRPr="00463E3F" w:rsidRDefault="00463E3F" w:rsidP="00463E3F">
      <w:pPr>
        <w:pStyle w:val="Heading3"/>
      </w:pPr>
      <w:r w:rsidRPr="00463E3F">
        <w:t xml:space="preserve">Two section panels shall be equipped with boxes of equal dimensions </w:t>
      </w:r>
    </w:p>
    <w:p w:rsidR="00463E3F" w:rsidRPr="00463E3F" w:rsidRDefault="00463E3F" w:rsidP="00463E3F">
      <w:pPr>
        <w:pStyle w:val="Heading3"/>
      </w:pPr>
      <w:proofErr w:type="spellStart"/>
      <w:r w:rsidRPr="00463E3F">
        <w:t>Panelboards</w:t>
      </w:r>
      <w:proofErr w:type="spellEnd"/>
      <w:r w:rsidRPr="00463E3F">
        <w:t xml:space="preserve"> shall be Underwriters' Laboratory listed and shall bear the UL label.  The size of the </w:t>
      </w:r>
      <w:proofErr w:type="spellStart"/>
      <w:r w:rsidRPr="00463E3F">
        <w:t>panelboard</w:t>
      </w:r>
      <w:proofErr w:type="spellEnd"/>
      <w:r w:rsidRPr="00463E3F">
        <w:t xml:space="preserve"> main disconnect device or main lugs, the rating and number of branch circuits, and the type of mounting shall be as shown on the drawings.</w:t>
      </w:r>
    </w:p>
    <w:p w:rsidR="00463E3F" w:rsidRPr="00463E3F" w:rsidRDefault="00463E3F" w:rsidP="00463E3F">
      <w:pPr>
        <w:pStyle w:val="Heading3"/>
      </w:pPr>
      <w:r w:rsidRPr="00463E3F">
        <w:t>All factory installed devices shall be re-torqued prior to energizing.</w:t>
      </w:r>
    </w:p>
    <w:p w:rsidR="00463E3F" w:rsidRPr="00463E3F" w:rsidRDefault="00463E3F" w:rsidP="00463E3F">
      <w:pPr>
        <w:pStyle w:val="Heading2"/>
      </w:pPr>
      <w:r w:rsidRPr="00463E3F">
        <w:t>DISTRIBUTION PANELS</w:t>
      </w:r>
    </w:p>
    <w:p w:rsidR="00463E3F" w:rsidRPr="00463E3F" w:rsidRDefault="00463E3F" w:rsidP="00463E3F">
      <w:pPr>
        <w:pStyle w:val="Heading3"/>
      </w:pPr>
      <w:r w:rsidRPr="00463E3F">
        <w:t>NOTE TO SPECIFIER:  THIS SPECIFICATION IS FOR CIRCUIT BREAKER TYPE DISTRIBUTION PANELS.  IF FUSIBLE TYPE PANELS ARE REQUIRED, THE PFIZER MASTER SPECIFICATION HAS PARAGRAPHS THAT CAN BE INSERTED.</w:t>
      </w:r>
    </w:p>
    <w:p w:rsidR="00463E3F" w:rsidRPr="00463E3F" w:rsidRDefault="00463E3F" w:rsidP="00463E3F">
      <w:pPr>
        <w:pStyle w:val="Heading3"/>
      </w:pPr>
      <w:r w:rsidRPr="00463E3F">
        <w:t xml:space="preserve">Distribution panels shall be General Electric A Series or Spectra Series (or equal) panels as indicated on the plans.  Provide appropriate type of panels to meet specific project requirements.  </w:t>
      </w:r>
      <w:proofErr w:type="spellStart"/>
      <w:r w:rsidRPr="00463E3F">
        <w:t>Panelboards</w:t>
      </w:r>
      <w:proofErr w:type="spellEnd"/>
      <w:r w:rsidRPr="00463E3F">
        <w:t xml:space="preserve"> shall have distributed phase copper bussing throughout.</w:t>
      </w:r>
    </w:p>
    <w:p w:rsidR="00463E3F" w:rsidRPr="00463E3F" w:rsidRDefault="00463E3F" w:rsidP="00463E3F">
      <w:pPr>
        <w:pStyle w:val="Heading3"/>
      </w:pPr>
      <w:r w:rsidRPr="00463E3F">
        <w:t xml:space="preserve">Circuit breakers shall be as specified for lighting panels unless indicated otherwise.  Power panels shall have combination card holder and name-plate and shall be equipped with typewritten directories that identify all loads served and all spare circuits.  Provide a copper ground bus in all power panels. </w:t>
      </w:r>
    </w:p>
    <w:p w:rsidR="00463E3F" w:rsidRPr="00463E3F" w:rsidRDefault="00463E3F" w:rsidP="00463E3F">
      <w:pPr>
        <w:pStyle w:val="Heading3"/>
      </w:pPr>
      <w:r w:rsidRPr="00463E3F">
        <w:t xml:space="preserve">Power panels shall be Underwriters' Laboratory approved and shall bear the UL label.  Main lugs and gutters shall be suitable for copper and aluminum wire.  The size of the </w:t>
      </w:r>
      <w:proofErr w:type="spellStart"/>
      <w:r w:rsidRPr="00463E3F">
        <w:t>panelboard</w:t>
      </w:r>
      <w:proofErr w:type="spellEnd"/>
      <w:r w:rsidRPr="00463E3F">
        <w:t xml:space="preserve"> main protective device or main lugs, the size, type and the number of branch circuits and the type of mounting shall be as shown on the drawings.</w:t>
      </w:r>
    </w:p>
    <w:p w:rsidR="00463E3F" w:rsidRPr="00463E3F" w:rsidRDefault="00463E3F" w:rsidP="00463E3F">
      <w:pPr>
        <w:pStyle w:val="Heading3"/>
      </w:pPr>
      <w:r w:rsidRPr="00463E3F">
        <w:lastRenderedPageBreak/>
        <w:t>NOTE TO SPECIFIER:  PERFORM A SHORT CIRCUIT ANALYSIS FOR EACH PROJECT. SERIES RATING IS NOT APPROPRIATE FOR ALL APPLICATIONS SEE THE SPEC NOTES FOR FURTHER INFORMATION.  USE FULLY RATED PANELS WHERE REQUIRED.</w:t>
      </w:r>
    </w:p>
    <w:p w:rsidR="00463E3F" w:rsidRPr="00463E3F" w:rsidRDefault="00463E3F" w:rsidP="00463E3F">
      <w:pPr>
        <w:pStyle w:val="Heading3"/>
      </w:pPr>
      <w:r w:rsidRPr="00463E3F">
        <w:t xml:space="preserve">Provide fully rated main circuit breaker type </w:t>
      </w:r>
      <w:proofErr w:type="spellStart"/>
      <w:r w:rsidRPr="00463E3F">
        <w:t>panelboards</w:t>
      </w:r>
      <w:proofErr w:type="spellEnd"/>
      <w:r w:rsidRPr="00463E3F">
        <w:t xml:space="preserve">, where the short circuit rating of the complete </w:t>
      </w:r>
      <w:proofErr w:type="spellStart"/>
      <w:r w:rsidRPr="00463E3F">
        <w:t>panelboard</w:t>
      </w:r>
      <w:proofErr w:type="spellEnd"/>
      <w:r w:rsidRPr="00463E3F">
        <w:t xml:space="preserve"> assembly is determined by the lowest rated branch device. Provide </w:t>
      </w:r>
      <w:proofErr w:type="spellStart"/>
      <w:r w:rsidRPr="00463E3F">
        <w:t>panelboard</w:t>
      </w:r>
      <w:proofErr w:type="spellEnd"/>
      <w:r w:rsidRPr="00463E3F">
        <w:t xml:space="preserve"> interrupting ratings as noted on the drawings.  The Contractor may, at his option, (if acceptable to the local Code Authority) provide main circuit breaker type </w:t>
      </w:r>
      <w:proofErr w:type="spellStart"/>
      <w:r w:rsidRPr="00463E3F">
        <w:t>panelboards</w:t>
      </w:r>
      <w:proofErr w:type="spellEnd"/>
      <w:r w:rsidRPr="00463E3F">
        <w:t xml:space="preserve"> where the short circuit rating of the complete </w:t>
      </w:r>
      <w:proofErr w:type="spellStart"/>
      <w:r w:rsidRPr="00463E3F">
        <w:t>panelboard</w:t>
      </w:r>
      <w:proofErr w:type="spellEnd"/>
      <w:r w:rsidRPr="00463E3F">
        <w:t xml:space="preserve"> is determined by the use of UL approved combinations of main and branch circuit breaker devices, and the rating of the complete </w:t>
      </w:r>
      <w:proofErr w:type="spellStart"/>
      <w:r w:rsidRPr="00463E3F">
        <w:t>panelboard</w:t>
      </w:r>
      <w:proofErr w:type="spellEnd"/>
      <w:r w:rsidRPr="00463E3F">
        <w:t xml:space="preserve"> assembly is as shown on the drawings.</w:t>
      </w:r>
    </w:p>
    <w:p w:rsidR="00463E3F" w:rsidRPr="00463E3F" w:rsidRDefault="00463E3F" w:rsidP="00463E3F">
      <w:pPr>
        <w:pStyle w:val="Heading3"/>
      </w:pPr>
      <w:r w:rsidRPr="00463E3F">
        <w:t xml:space="preserve">Provide fully rated main lug only type </w:t>
      </w:r>
      <w:proofErr w:type="spellStart"/>
      <w:r w:rsidRPr="00463E3F">
        <w:t>panelboards</w:t>
      </w:r>
      <w:proofErr w:type="spellEnd"/>
      <w:r w:rsidRPr="00463E3F">
        <w:t xml:space="preserve"> where the short circuit rating of the complete </w:t>
      </w:r>
      <w:proofErr w:type="spellStart"/>
      <w:r w:rsidRPr="00463E3F">
        <w:t>panelboard</w:t>
      </w:r>
      <w:proofErr w:type="spellEnd"/>
      <w:r w:rsidRPr="00463E3F">
        <w:t xml:space="preserve"> assembly is determined by the lowest rated branch device. Provide </w:t>
      </w:r>
      <w:proofErr w:type="spellStart"/>
      <w:r w:rsidRPr="00463E3F">
        <w:t>panelboard</w:t>
      </w:r>
      <w:proofErr w:type="spellEnd"/>
      <w:r w:rsidRPr="00463E3F">
        <w:t xml:space="preserve"> interrupting ratings as noted on the drawings.  The Contractor may, at his option, (if acceptable to the local Code Authority) provide main lug only type </w:t>
      </w:r>
      <w:proofErr w:type="spellStart"/>
      <w:r w:rsidRPr="00463E3F">
        <w:t>panelboards</w:t>
      </w:r>
      <w:proofErr w:type="spellEnd"/>
      <w:r w:rsidRPr="00463E3F">
        <w:t xml:space="preserve"> where the short circuit rating of the complete </w:t>
      </w:r>
      <w:proofErr w:type="spellStart"/>
      <w:r w:rsidRPr="00463E3F">
        <w:t>panelboard</w:t>
      </w:r>
      <w:proofErr w:type="spellEnd"/>
      <w:r w:rsidRPr="00463E3F">
        <w:t xml:space="preserve"> assembly is determined by the use of UL approved combinations of upstream devices and branch circuit breaker devices, and the rating of the complete </w:t>
      </w:r>
      <w:proofErr w:type="spellStart"/>
      <w:r w:rsidRPr="00463E3F">
        <w:t>panelboard</w:t>
      </w:r>
      <w:proofErr w:type="spellEnd"/>
      <w:r w:rsidRPr="00463E3F">
        <w:t xml:space="preserve"> assembly is as shown on the drawings.</w:t>
      </w:r>
    </w:p>
    <w:p w:rsidR="00463E3F" w:rsidRPr="00463E3F" w:rsidRDefault="00463E3F" w:rsidP="00463E3F">
      <w:pPr>
        <w:ind w:left="1440"/>
        <w:rPr>
          <w:b/>
          <w:vanish/>
        </w:rPr>
      </w:pPr>
      <w:r w:rsidRPr="00463E3F">
        <w:rPr>
          <w:b/>
          <w:vanish/>
        </w:rPr>
        <w:t>NOTE TO SPECIFIER:  INCLUDE THE SECION ON TVSS PANELS WHERE PANELBOARDS WITH INTEGRAL TVSS ARE INDICATED ON THE DRAWINGS.  PANELBOARDS WITH INTEGRAL TVSS NEED TO BE CLEARLY IDENTIFIED ON THE DRAWINGS.</w:t>
      </w:r>
    </w:p>
    <w:p w:rsidR="00463E3F" w:rsidRPr="00463E3F" w:rsidRDefault="00463E3F" w:rsidP="00463E3F">
      <w:pPr>
        <w:pStyle w:val="Heading2"/>
      </w:pPr>
      <w:r w:rsidRPr="00463E3F">
        <w:t>TRANSIENT VOLTAGE SURGE SUPPRESSION (TVSS) PANELS</w:t>
      </w:r>
    </w:p>
    <w:p w:rsidR="00463E3F" w:rsidRPr="00463E3F" w:rsidRDefault="00463E3F" w:rsidP="00463E3F">
      <w:pPr>
        <w:pStyle w:val="Heading3"/>
      </w:pPr>
      <w:r w:rsidRPr="00463E3F">
        <w:t>Transient voltage surge suppression (TVSS) panels shall be designed for non-linear loads incorporating transient voltage surge suppression and high-frequency electrical line noise filtering connected in parallel with the facility’s wiring system.  The specified unit shall be suitable for non-linear loads and shall provide effective high-energy transient voltage suppression, surge current diversion, high-frequency electrical line noise attenuation, and line control in ANSI/IEEE C62.41-1991 environments when connected downstream from the facility’s main overcurrent device.  Comply with all requirements of this specification for lighting and appliance and distribution panels.</w:t>
      </w:r>
    </w:p>
    <w:p w:rsidR="00463E3F" w:rsidRPr="00463E3F" w:rsidRDefault="00463E3F" w:rsidP="00463E3F">
      <w:pPr>
        <w:pStyle w:val="Heading3"/>
      </w:pPr>
      <w:r w:rsidRPr="00463E3F">
        <w:t>The manufacturer of the unit must have been engaged in the design and manufacture of such products for a minimum of five years.</w:t>
      </w:r>
    </w:p>
    <w:p w:rsidR="00463E3F" w:rsidRPr="00463E3F" w:rsidRDefault="00463E3F" w:rsidP="00463E3F">
      <w:pPr>
        <w:pStyle w:val="Heading3"/>
      </w:pPr>
      <w:r w:rsidRPr="00463E3F">
        <w:t>The specified unit shall be designed, manufactured, tested and installed in compliance with the latest edition of the following standards:</w:t>
      </w:r>
    </w:p>
    <w:p w:rsidR="00463E3F" w:rsidRPr="00463E3F" w:rsidRDefault="00463E3F" w:rsidP="00463E3F">
      <w:pPr>
        <w:pStyle w:val="Heading4"/>
      </w:pPr>
      <w:r w:rsidRPr="00463E3F">
        <w:t>ANSI/IEEE C62.41, C62.45</w:t>
      </w:r>
    </w:p>
    <w:p w:rsidR="00463E3F" w:rsidRPr="00463E3F" w:rsidRDefault="00463E3F" w:rsidP="00463E3F">
      <w:pPr>
        <w:pStyle w:val="Heading4"/>
      </w:pPr>
      <w:r w:rsidRPr="00463E3F">
        <w:t>FIPS PUB 94</w:t>
      </w:r>
    </w:p>
    <w:p w:rsidR="00463E3F" w:rsidRPr="00463E3F" w:rsidRDefault="00463E3F" w:rsidP="00463E3F">
      <w:pPr>
        <w:pStyle w:val="Heading4"/>
      </w:pPr>
      <w:r w:rsidRPr="00463E3F">
        <w:t>NEMA LS-1</w:t>
      </w:r>
    </w:p>
    <w:p w:rsidR="00463E3F" w:rsidRPr="00463E3F" w:rsidRDefault="00463E3F" w:rsidP="00463E3F">
      <w:pPr>
        <w:pStyle w:val="Heading4"/>
      </w:pPr>
      <w:r w:rsidRPr="00463E3F">
        <w:t>NFPA 70, 75 and 78</w:t>
      </w:r>
    </w:p>
    <w:p w:rsidR="00463E3F" w:rsidRPr="00463E3F" w:rsidRDefault="00463E3F" w:rsidP="00463E3F">
      <w:pPr>
        <w:pStyle w:val="Heading4"/>
      </w:pPr>
      <w:proofErr w:type="gramStart"/>
      <w:r w:rsidRPr="00463E3F">
        <w:t>UL 50, 67, 489, 943, 1283 and 1449.</w:t>
      </w:r>
      <w:proofErr w:type="gramEnd"/>
    </w:p>
    <w:p w:rsidR="00463E3F" w:rsidRPr="00463E3F" w:rsidRDefault="00463E3F" w:rsidP="00463E3F">
      <w:pPr>
        <w:pStyle w:val="Heading3"/>
      </w:pPr>
      <w:r w:rsidRPr="00463E3F">
        <w:t>The unit shall be UL 1449, second edition listed as a transient voltage surge suppression unit.</w:t>
      </w:r>
    </w:p>
    <w:p w:rsidR="00463E3F" w:rsidRPr="00463E3F" w:rsidRDefault="00463E3F" w:rsidP="00463E3F">
      <w:pPr>
        <w:pStyle w:val="Heading3"/>
      </w:pPr>
      <w:r w:rsidRPr="00463E3F">
        <w:t>Environmental Requirements</w:t>
      </w:r>
    </w:p>
    <w:p w:rsidR="00463E3F" w:rsidRPr="00463E3F" w:rsidRDefault="00463E3F" w:rsidP="00463E3F">
      <w:pPr>
        <w:pStyle w:val="Heading4"/>
      </w:pPr>
      <w:r w:rsidRPr="00463E3F">
        <w:t>Operating temperature range shall be -40 degrees to +60 degrees C.</w:t>
      </w:r>
    </w:p>
    <w:p w:rsidR="00463E3F" w:rsidRPr="00463E3F" w:rsidRDefault="00463E3F" w:rsidP="00463E3F">
      <w:pPr>
        <w:pStyle w:val="Heading4"/>
      </w:pPr>
      <w:r w:rsidRPr="00463E3F">
        <w:t>Operation shall be reliable in an environment with 5% to 95% non-condensing relative humidity.</w:t>
      </w:r>
    </w:p>
    <w:p w:rsidR="00463E3F" w:rsidRPr="00463E3F" w:rsidRDefault="00463E3F" w:rsidP="00463E3F">
      <w:pPr>
        <w:pStyle w:val="Heading4"/>
      </w:pPr>
      <w:r w:rsidRPr="00463E3F">
        <w:t>The unit shall not generate audible noise greater than 35 dB at 3 feet from the unit.</w:t>
      </w:r>
    </w:p>
    <w:p w:rsidR="00463E3F" w:rsidRPr="00463E3F" w:rsidRDefault="00463E3F" w:rsidP="00463E3F">
      <w:pPr>
        <w:pStyle w:val="Heading4"/>
      </w:pPr>
      <w:r w:rsidRPr="00463E3F">
        <w:t>No appreciable magnetic fields shall be generated.  The unit shall be capable of use directly in computer rooms in any location without danger to data storage systems or devices.</w:t>
      </w:r>
    </w:p>
    <w:p w:rsidR="00463E3F" w:rsidRPr="00463E3F" w:rsidRDefault="00463E3F" w:rsidP="00463E3F">
      <w:pPr>
        <w:pStyle w:val="Heading3"/>
      </w:pPr>
      <w:r w:rsidRPr="00463E3F">
        <w:t>Electrical Requirements</w:t>
      </w:r>
    </w:p>
    <w:p w:rsidR="00463E3F" w:rsidRPr="00463E3F" w:rsidRDefault="00463E3F" w:rsidP="00463E3F">
      <w:pPr>
        <w:pStyle w:val="Heading4"/>
      </w:pPr>
      <w:r w:rsidRPr="00463E3F">
        <w:t xml:space="preserve">The nominal unit operating voltage and configuration shall be as indicated on the drawings. </w:t>
      </w:r>
    </w:p>
    <w:p w:rsidR="00463E3F" w:rsidRPr="00463E3F" w:rsidRDefault="00463E3F" w:rsidP="00463E3F">
      <w:pPr>
        <w:pStyle w:val="Heading4"/>
      </w:pPr>
      <w:r w:rsidRPr="00463E3F">
        <w:lastRenderedPageBreak/>
        <w:t>The maximum continuous operating voltage of all suppression components utilized in the unit shall not be less than 115% of the facility’s nominal operating voltage.</w:t>
      </w:r>
    </w:p>
    <w:p w:rsidR="00463E3F" w:rsidRPr="00463E3F" w:rsidRDefault="00463E3F" w:rsidP="00463E3F">
      <w:pPr>
        <w:pStyle w:val="Heading4"/>
      </w:pPr>
      <w:r w:rsidRPr="00463E3F">
        <w:t>The operating frequency range of the unit shall be 47 to 63 Hertz.</w:t>
      </w:r>
    </w:p>
    <w:p w:rsidR="00463E3F" w:rsidRPr="00463E3F" w:rsidRDefault="00463E3F" w:rsidP="00463E3F">
      <w:pPr>
        <w:pStyle w:val="Heading4"/>
      </w:pPr>
      <w:r w:rsidRPr="00463E3F">
        <w:t>The unit’s primary mode of protection shall be line-to-neutral.  The secondary modes of protection shall be line-to-ground and neutral-to-ground.</w:t>
      </w:r>
    </w:p>
    <w:p w:rsidR="00463E3F" w:rsidRPr="00463E3F" w:rsidRDefault="00463E3F" w:rsidP="00463E3F">
      <w:pPr>
        <w:pStyle w:val="Heading4"/>
      </w:pPr>
      <w:r w:rsidRPr="00463E3F">
        <w:t>Based on ANSI/IEEE C62.41-1991’s standard 8 x 20 microsecond current waveform, the maximum repetitive surge current capacity, in amps, of the unit shall be no less than 100 KA per mode.</w:t>
      </w:r>
    </w:p>
    <w:p w:rsidR="00463E3F" w:rsidRPr="00463E3F" w:rsidRDefault="00463E3F" w:rsidP="00463E3F">
      <w:pPr>
        <w:pStyle w:val="Heading4"/>
      </w:pPr>
      <w:r w:rsidRPr="00463E3F">
        <w:t>The unit’s published performance ratings shall be the UL 1449 Listed suppression ratings.  The UL 1449 suppression rating shall be, for each mode of protection and system voltage as follows:</w:t>
      </w:r>
    </w:p>
    <w:p w:rsidR="00463E3F" w:rsidRPr="00463E3F" w:rsidRDefault="00463E3F" w:rsidP="00463E3F">
      <w:pPr>
        <w:pStyle w:val="Heading5"/>
      </w:pPr>
      <w:r w:rsidRPr="00463E3F">
        <w:t xml:space="preserve">Note to </w:t>
      </w:r>
      <w:proofErr w:type="spellStart"/>
      <w:r w:rsidRPr="00463E3F">
        <w:t>Specifier</w:t>
      </w:r>
      <w:proofErr w:type="spellEnd"/>
      <w:r w:rsidRPr="00463E3F">
        <w:t>:  These suppression ratings are for wye systems.  If a Delta system is specified, provide appropriate ratings.</w:t>
      </w:r>
    </w:p>
    <w:p w:rsidR="00463E3F" w:rsidRPr="00463E3F" w:rsidRDefault="00463E3F" w:rsidP="00463E3F">
      <w:pPr>
        <w:pStyle w:val="Heading5"/>
      </w:pPr>
      <w:r w:rsidRPr="00463E3F">
        <w:t>L-L: 1500 Volts for 480Y/277 Volt, 3 phase, 4 wire systems, 700 Volts for 208Y/120 Volt, 3 phase, 4 wire systems and 240/120 Volt 1 phase, 3 wire systems.</w:t>
      </w:r>
    </w:p>
    <w:p w:rsidR="00463E3F" w:rsidRPr="00463E3F" w:rsidRDefault="00463E3F" w:rsidP="00463E3F">
      <w:pPr>
        <w:pStyle w:val="Heading5"/>
      </w:pPr>
      <w:r w:rsidRPr="00463E3F">
        <w:t>L-N: 800 Volts for 480Y/277 Volt 3 phase, 4 wire systems, 400 Volts for 208Y/120 Volt 3 phase, 4 wire systems and 240/120 Volt 1 phase, 3 wire systems.</w:t>
      </w:r>
    </w:p>
    <w:p w:rsidR="00463E3F" w:rsidRPr="00463E3F" w:rsidRDefault="00463E3F" w:rsidP="00463E3F">
      <w:pPr>
        <w:pStyle w:val="Heading5"/>
      </w:pPr>
      <w:r w:rsidRPr="00463E3F">
        <w:t>L-G: 1500 Volts for 480Y/277 Volt 3 phase, 4 wire systems, 700 Volts for 208Y/120 Volt 3 phase, 4 wire systems and 240/120 Volt 1 phase, 3 wire systems.</w:t>
      </w:r>
    </w:p>
    <w:p w:rsidR="00463E3F" w:rsidRPr="00463E3F" w:rsidRDefault="00463E3F" w:rsidP="00463E3F">
      <w:pPr>
        <w:pStyle w:val="Heading5"/>
      </w:pPr>
      <w:r w:rsidRPr="00463E3F">
        <w:t>N-G: 800 Volts for 480Y/277 Volt 3 phase, 4 wire systems, 400 Volts for 208Y/120 Volt 3 phase, 4 wire systems and 240/120 Volt 1 phase, 3 wire systems.</w:t>
      </w:r>
    </w:p>
    <w:p w:rsidR="00463E3F" w:rsidRPr="00463E3F" w:rsidRDefault="00463E3F" w:rsidP="00463E3F">
      <w:pPr>
        <w:pStyle w:val="Heading3"/>
      </w:pPr>
      <w:r w:rsidRPr="00463E3F">
        <w:t>Documentation and Testing</w:t>
      </w:r>
    </w:p>
    <w:p w:rsidR="00463E3F" w:rsidRPr="00463E3F" w:rsidRDefault="00463E3F" w:rsidP="00463E3F">
      <w:pPr>
        <w:pStyle w:val="Heading4"/>
      </w:pPr>
      <w:r w:rsidRPr="00463E3F">
        <w:t>The manufacturer shall furnish an equipment manual with installation, operation and maintenance instructions for the specified unit.</w:t>
      </w:r>
    </w:p>
    <w:p w:rsidR="00463E3F" w:rsidRPr="00463E3F" w:rsidRDefault="00463E3F" w:rsidP="00463E3F">
      <w:pPr>
        <w:pStyle w:val="Heading4"/>
      </w:pPr>
      <w:r w:rsidRPr="00463E3F">
        <w:t>Documentation of the unit’s UL 1449 suppression rating shall be included as required product data submittal information.  Manufacturer shall make available upon request certified documentation of applicable Location Category Testing in full compliance with ANSI/IEEE C62.41-1991 and ANSI/IEEE C62.45-1987 guidelines.</w:t>
      </w:r>
    </w:p>
    <w:p w:rsidR="00463E3F" w:rsidRPr="00463E3F" w:rsidRDefault="00463E3F" w:rsidP="00463E3F">
      <w:pPr>
        <w:pStyle w:val="Heading4"/>
      </w:pPr>
      <w:r w:rsidRPr="00463E3F">
        <w:t>A list of customer-replaceable spare parts shall be included in the unit’s installation, operation and maintenance instructions.  All spare parts shall be quickly and easily field-replaceable.</w:t>
      </w:r>
    </w:p>
    <w:p w:rsidR="00463E3F" w:rsidRPr="00463E3F" w:rsidRDefault="00463E3F" w:rsidP="00463E3F">
      <w:pPr>
        <w:pStyle w:val="Heading4"/>
      </w:pPr>
      <w:r w:rsidRPr="00463E3F">
        <w:t>The TVSS device repetitive surge current capacity shall be tested utilizing a 1.2 x 50 microsecond waveform as defined by ANSI/IEEE 62.41-1991 and ANSI/IEEE 62.45-1992 at one minute intervals.  A failure is defined as either performance degradation or more than 10% deviation of clamping voltage at the specified surge current.  The device shall be capable of surviving 5000 impulses without failure or performance degradation.</w:t>
      </w:r>
    </w:p>
    <w:p w:rsidR="00463E3F" w:rsidRPr="00463E3F" w:rsidRDefault="00463E3F" w:rsidP="00463E3F">
      <w:pPr>
        <w:pStyle w:val="Heading4"/>
      </w:pPr>
      <w:r w:rsidRPr="00463E3F">
        <w:t>The unit shall be factory tested and burned in at the applicable MCOV for a minimum of one hour.</w:t>
      </w:r>
    </w:p>
    <w:p w:rsidR="00463E3F" w:rsidRPr="00463E3F" w:rsidRDefault="00463E3F" w:rsidP="00463E3F">
      <w:pPr>
        <w:pStyle w:val="Heading4"/>
      </w:pPr>
      <w:r w:rsidRPr="00463E3F">
        <w:t>The unit shall be provided with a five-year warranty.</w:t>
      </w:r>
    </w:p>
    <w:p w:rsidR="00463E3F" w:rsidRPr="00463E3F" w:rsidRDefault="00463E3F" w:rsidP="00463E3F">
      <w:pPr>
        <w:pStyle w:val="Heading4"/>
      </w:pPr>
      <w:r w:rsidRPr="00463E3F">
        <w:t>The unit shall be thoroughly factory-tested before shipment.  Testing of each unit shall include but shall not be limited to quality assurance checks, MCOV and clamping voltage verification tests.</w:t>
      </w:r>
    </w:p>
    <w:p w:rsidR="00463E3F" w:rsidRPr="00463E3F" w:rsidRDefault="00463E3F" w:rsidP="00463E3F">
      <w:pPr>
        <w:pStyle w:val="Heading3"/>
      </w:pPr>
      <w:r w:rsidRPr="00463E3F">
        <w:t>Construction</w:t>
      </w:r>
    </w:p>
    <w:p w:rsidR="00463E3F" w:rsidRPr="00463E3F" w:rsidRDefault="00463E3F" w:rsidP="00463E3F">
      <w:pPr>
        <w:pStyle w:val="Heading4"/>
      </w:pPr>
      <w:r w:rsidRPr="00463E3F">
        <w:t xml:space="preserve">Panel trim, box, interior, bus and circuit breakers shall be as specified for lighting and appliance panels and on the drawings.  The TVSS shall be mounted integral to the </w:t>
      </w:r>
      <w:proofErr w:type="spellStart"/>
      <w:r w:rsidRPr="00463E3F">
        <w:t>panelboard</w:t>
      </w:r>
      <w:proofErr w:type="spellEnd"/>
      <w:r w:rsidRPr="00463E3F">
        <w:t xml:space="preserve"> equipment and shall not violate the equipment manufacturer’s UL label.</w:t>
      </w:r>
    </w:p>
    <w:p w:rsidR="00463E3F" w:rsidRPr="00463E3F" w:rsidRDefault="00463E3F" w:rsidP="00463E3F">
      <w:pPr>
        <w:pStyle w:val="Heading3"/>
      </w:pPr>
      <w:r w:rsidRPr="00463E3F">
        <w:t>Suppression/Filter System</w:t>
      </w:r>
    </w:p>
    <w:p w:rsidR="00463E3F" w:rsidRPr="00463E3F" w:rsidRDefault="00463E3F" w:rsidP="00463E3F">
      <w:pPr>
        <w:pStyle w:val="Heading4"/>
      </w:pPr>
      <w:r w:rsidRPr="00463E3F">
        <w:t xml:space="preserve">The unit shall include an engineered solid-state high-performance suppression system, utilizing arrays of fused non-linear voltage dependent metal oxide </w:t>
      </w:r>
      <w:proofErr w:type="spellStart"/>
      <w:r w:rsidRPr="00463E3F">
        <w:t>varistors</w:t>
      </w:r>
      <w:proofErr w:type="spellEnd"/>
      <w:r w:rsidRPr="00463E3F">
        <w:t xml:space="preserve"> with similar operating characteristics.  The suppression system’s components shall optimally share surge </w:t>
      </w:r>
      <w:r w:rsidRPr="00463E3F">
        <w:lastRenderedPageBreak/>
        <w:t>currents in a seamless, low-stress manner assuring maximum performance and proven reliability.  The suppression system shall not utilize gas tubes, spark gaps, silicon avalanche diodes or other components which might short or crowbar the line, thus leading to interruption of normal power flow to or system upset of connected loads.  The suppression system shall not incorporate any other components which may degrade performance or reliability of the suppression system.</w:t>
      </w:r>
    </w:p>
    <w:p w:rsidR="00463E3F" w:rsidRPr="00463E3F" w:rsidRDefault="00463E3F" w:rsidP="00463E3F">
      <w:pPr>
        <w:pStyle w:val="Heading4"/>
      </w:pPr>
      <w:r w:rsidRPr="00463E3F">
        <w:t>The fusing system shall be capable of allowing the rated maximum surge current to pass through without fuse operation.  Systems utilizing a fusing system that opens below the maximum surge current level are unacceptable.</w:t>
      </w:r>
    </w:p>
    <w:p w:rsidR="00463E3F" w:rsidRPr="00463E3F" w:rsidRDefault="00463E3F" w:rsidP="00463E3F">
      <w:pPr>
        <w:pStyle w:val="Heading4"/>
      </w:pPr>
      <w:r w:rsidRPr="00463E3F">
        <w:t xml:space="preserve">The unit shall include an EMI/RFI noise suppression filter capable of a minimum of –40 dB attenuation at 100 kHz. </w:t>
      </w:r>
    </w:p>
    <w:p w:rsidR="00463E3F" w:rsidRPr="00463E3F" w:rsidRDefault="00463E3F" w:rsidP="00463E3F">
      <w:pPr>
        <w:pStyle w:val="Heading4"/>
      </w:pPr>
      <w:r w:rsidRPr="00463E3F">
        <w:t>Any TVSS unit mounted in a distribution panel shall have an integral disconnect or circuit breaker to be used as a means of disconnecting the suppression/filter system for maintenance and/or test purposes without interruption of power to the facility’s distribution system.</w:t>
      </w:r>
    </w:p>
    <w:p w:rsidR="00463E3F" w:rsidRPr="00463E3F" w:rsidRDefault="00463E3F" w:rsidP="00463E3F">
      <w:pPr>
        <w:pStyle w:val="Heading4"/>
      </w:pPr>
      <w:r w:rsidRPr="00463E3F">
        <w:t xml:space="preserve">All internal wiring associated with the suppression/filter system and subject to surge currents shall utilize low-impedance copper bus bar and/or #8 AWG copper conductor or larger.  All internal connections associated with the suppression/filter system and subject to surge currents shall be made with compression </w:t>
      </w:r>
      <w:proofErr w:type="spellStart"/>
      <w:r w:rsidRPr="00463E3F">
        <w:t>solderless</w:t>
      </w:r>
      <w:proofErr w:type="spellEnd"/>
      <w:r w:rsidRPr="00463E3F">
        <w:t>-type lugs and shall be bolted to the bus bars in order to reduce overall system impedance.  No plug-in component modules, quick-disconnect terminals or printed circuit boards shall be used in surge current-carrying paths.</w:t>
      </w:r>
    </w:p>
    <w:p w:rsidR="00463E3F" w:rsidRPr="00463E3F" w:rsidRDefault="00463E3F" w:rsidP="00463E3F">
      <w:pPr>
        <w:pStyle w:val="Heading4"/>
      </w:pPr>
      <w:r w:rsidRPr="00463E3F">
        <w:t>The unit shall include the following accessories:</w:t>
      </w:r>
    </w:p>
    <w:p w:rsidR="00463E3F" w:rsidRPr="00463E3F" w:rsidRDefault="00463E3F" w:rsidP="00463E3F">
      <w:pPr>
        <w:pStyle w:val="Heading5"/>
      </w:pPr>
      <w:r w:rsidRPr="00463E3F">
        <w:t xml:space="preserve">The unit shall include Form C dry contacts (N.O. and N.C.) to facilitate connection to a building management system in order to monitor the on-line status of the unit.  The contacts shall be normally open or normally closed and shall close or open upon failure of the suppression system and/or fuse. </w:t>
      </w:r>
    </w:p>
    <w:p w:rsidR="00463E3F" w:rsidRPr="00463E3F" w:rsidRDefault="00463E3F" w:rsidP="00463E3F">
      <w:pPr>
        <w:pStyle w:val="Heading5"/>
      </w:pPr>
      <w:proofErr w:type="gramStart"/>
      <w:r w:rsidRPr="00463E3F">
        <w:t>Operational status indicating lights.</w:t>
      </w:r>
      <w:proofErr w:type="gramEnd"/>
    </w:p>
    <w:p w:rsidR="00463E3F" w:rsidRPr="00463E3F" w:rsidRDefault="00463E3F" w:rsidP="00463E3F">
      <w:pPr>
        <w:pStyle w:val="Heading5"/>
      </w:pPr>
      <w:proofErr w:type="gramStart"/>
      <w:r w:rsidRPr="00463E3F">
        <w:t>Audible alarm and alarm indicating light.</w:t>
      </w:r>
      <w:proofErr w:type="gramEnd"/>
    </w:p>
    <w:p w:rsidR="00463E3F" w:rsidRPr="00463E3F" w:rsidRDefault="00463E3F" w:rsidP="00463E3F">
      <w:pPr>
        <w:pStyle w:val="Heading5"/>
      </w:pPr>
      <w:r w:rsidRPr="00463E3F">
        <w:t>Transient Voltage surge counter with battery backup.</w:t>
      </w:r>
    </w:p>
    <w:p w:rsidR="00463E3F" w:rsidRPr="00463E3F" w:rsidRDefault="00463E3F" w:rsidP="00463E3F">
      <w:pPr>
        <w:pStyle w:val="Heading1"/>
      </w:pPr>
      <w:r w:rsidRPr="00463E3F">
        <w:t>EXECUTION</w:t>
      </w:r>
    </w:p>
    <w:p w:rsidR="00463E3F" w:rsidRPr="00463E3F" w:rsidRDefault="00463E3F" w:rsidP="00463E3F">
      <w:pPr>
        <w:pStyle w:val="Heading2"/>
      </w:pPr>
      <w:r w:rsidRPr="00463E3F">
        <w:t>INSTALLATION</w:t>
      </w:r>
    </w:p>
    <w:p w:rsidR="00463E3F" w:rsidRPr="00463E3F" w:rsidRDefault="00463E3F" w:rsidP="00463E3F">
      <w:pPr>
        <w:pStyle w:val="Heading3"/>
      </w:pPr>
      <w:r w:rsidRPr="00463E3F">
        <w:t xml:space="preserve">General:  Install </w:t>
      </w:r>
      <w:proofErr w:type="spellStart"/>
      <w:r w:rsidRPr="00463E3F">
        <w:t>panelboards</w:t>
      </w:r>
      <w:proofErr w:type="spellEnd"/>
      <w:r w:rsidRPr="00463E3F">
        <w:t xml:space="preserve"> and enclosures where indicated, in accordance with the manufacturers' written instructions, applicable requirements of the NEC and NECA's "Standard of Installation", and in compliance with recognized industry practices to ensure that products fulfill requirements.</w:t>
      </w:r>
    </w:p>
    <w:p w:rsidR="00463E3F" w:rsidRPr="00463E3F" w:rsidRDefault="00463E3F" w:rsidP="00463E3F">
      <w:pPr>
        <w:pStyle w:val="Heading3"/>
      </w:pPr>
      <w:r w:rsidRPr="00463E3F">
        <w:t xml:space="preserve">Coordinate the installation of </w:t>
      </w:r>
      <w:proofErr w:type="spellStart"/>
      <w:r w:rsidRPr="00463E3F">
        <w:t>panelboards</w:t>
      </w:r>
      <w:proofErr w:type="spellEnd"/>
      <w:r w:rsidRPr="00463E3F">
        <w:t xml:space="preserve"> and enclosures with cable and raceway installation work.</w:t>
      </w:r>
    </w:p>
    <w:p w:rsidR="00463E3F" w:rsidRPr="00463E3F" w:rsidRDefault="00463E3F" w:rsidP="00463E3F">
      <w:pPr>
        <w:pStyle w:val="Heading3"/>
      </w:pPr>
      <w:r w:rsidRPr="00463E3F">
        <w:t>Provide all required electrical connections within the enclosure.</w:t>
      </w:r>
    </w:p>
    <w:p w:rsidR="00463E3F" w:rsidRPr="00463E3F" w:rsidRDefault="00463E3F" w:rsidP="00463E3F">
      <w:pPr>
        <w:pStyle w:val="Heading3"/>
      </w:pPr>
      <w:r w:rsidRPr="00463E3F">
        <w:t xml:space="preserve">Fill out typewritten </w:t>
      </w:r>
      <w:proofErr w:type="spellStart"/>
      <w:r w:rsidRPr="00463E3F">
        <w:t>panelboard</w:t>
      </w:r>
      <w:proofErr w:type="spellEnd"/>
      <w:r w:rsidRPr="00463E3F">
        <w:t xml:space="preserve"> circuit directory cards upon completion of the installation work.</w:t>
      </w:r>
    </w:p>
    <w:p w:rsidR="00463E3F" w:rsidRPr="00463E3F" w:rsidRDefault="00463E3F" w:rsidP="00463E3F">
      <w:pPr>
        <w:widowControl w:val="0"/>
        <w:tabs>
          <w:tab w:val="left" w:pos="1296"/>
          <w:tab w:val="left" w:pos="1728"/>
          <w:tab w:val="left" w:pos="3456"/>
          <w:tab w:val="left" w:pos="5616"/>
          <w:tab w:val="left" w:pos="7776"/>
        </w:tabs>
        <w:jc w:val="both"/>
      </w:pPr>
    </w:p>
    <w:p w:rsidR="00463E3F" w:rsidRPr="00463E3F" w:rsidRDefault="00463E3F" w:rsidP="00463E3F">
      <w:pPr>
        <w:widowControl w:val="0"/>
        <w:tabs>
          <w:tab w:val="left" w:pos="1296"/>
          <w:tab w:val="left" w:pos="1728"/>
          <w:tab w:val="left" w:pos="3456"/>
          <w:tab w:val="left" w:pos="5616"/>
          <w:tab w:val="left" w:pos="7776"/>
        </w:tabs>
        <w:jc w:val="both"/>
        <w:rPr>
          <w:rFonts w:ascii="Courier" w:hAnsi="Courier"/>
        </w:rPr>
      </w:pPr>
      <w:r w:rsidRPr="00463E3F">
        <w:t>END OF SECTION 262416</w:t>
      </w:r>
    </w:p>
    <w:p w:rsidR="004334B1" w:rsidRPr="00C7172C" w:rsidRDefault="004334B1" w:rsidP="00C7172C"/>
    <w:sectPr w:rsidR="004334B1" w:rsidRPr="00C7172C" w:rsidSect="004D2A17">
      <w:headerReference w:type="even" r:id="rId9"/>
      <w:headerReference w:type="default" r:id="rId10"/>
      <w:footerReference w:type="even" r:id="rId11"/>
      <w:footerReference w:type="default" r:id="rId12"/>
      <w:headerReference w:type="first" r:id="rId13"/>
      <w:footerReference w:type="first" r:id="rId14"/>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64E6" w:rsidRDefault="00C264E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290"/>
      <w:gridCol w:w="3338"/>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463E3F">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A60DE4">
            <w:rPr>
              <w:sz w:val="16"/>
              <w:szCs w:val="16"/>
            </w:rPr>
            <w:t>24</w:t>
          </w:r>
          <w:r w:rsidRPr="00070CA2">
            <w:rPr>
              <w:sz w:val="16"/>
              <w:szCs w:val="16"/>
            </w:rPr>
            <w:t xml:space="preserve"> </w:t>
          </w:r>
          <w:r w:rsidR="00A60DE4">
            <w:rPr>
              <w:sz w:val="16"/>
              <w:szCs w:val="16"/>
            </w:rPr>
            <w:t>1</w:t>
          </w:r>
          <w:r w:rsidR="00463E3F">
            <w:rPr>
              <w:sz w:val="16"/>
              <w:szCs w:val="16"/>
            </w:rPr>
            <w:t>6</w:t>
          </w:r>
          <w:r w:rsidRPr="00070CA2">
            <w:rPr>
              <w:sz w:val="16"/>
              <w:szCs w:val="16"/>
            </w:rPr>
            <w:t xml:space="preserve"> -</w:t>
          </w:r>
          <w:r w:rsidR="00463E3F">
            <w:rPr>
              <w:sz w:val="16"/>
              <w:szCs w:val="16"/>
            </w:rPr>
            <w:t>PANELB</w:t>
          </w:r>
          <w:r w:rsidR="00A60DE4">
            <w:rPr>
              <w:sz w:val="16"/>
              <w:szCs w:val="16"/>
            </w:rPr>
            <w:t>OARDS</w:t>
          </w:r>
        </w:p>
      </w:tc>
    </w:tr>
    <w:tr w:rsidR="00980216" w:rsidTr="00063DAF">
      <w:trPr>
        <w:jc w:val="center"/>
      </w:trPr>
      <w:tc>
        <w:tcPr>
          <w:tcW w:w="3480" w:type="dxa"/>
        </w:tcPr>
        <w:p w:rsidR="00980216" w:rsidRDefault="00980216" w:rsidP="00063DAF">
          <w:pPr>
            <w:pStyle w:val="Footer"/>
            <w:tabs>
              <w:tab w:val="clear" w:pos="8640"/>
              <w:tab w:val="right" w:pos="10080"/>
            </w:tabs>
            <w:rPr>
              <w:sz w:val="16"/>
              <w:szCs w:val="16"/>
            </w:rPr>
          </w:pPr>
          <w:r w:rsidRPr="00D94A10">
            <w:rPr>
              <w:sz w:val="16"/>
              <w:szCs w:val="16"/>
            </w:rPr>
            <w:t xml:space="preserve">Revised </w:t>
          </w:r>
          <w:r w:rsidR="00C264E6" w:rsidRPr="00C264E6">
            <w:rPr>
              <w:sz w:val="16"/>
              <w:szCs w:val="16"/>
            </w:rPr>
            <w:t>7/1/2014</w:t>
          </w:r>
          <w:bookmarkStart w:id="0" w:name="_GoBack"/>
          <w:bookmarkEnd w:id="0"/>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C264E6">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C264E6">
            <w:rPr>
              <w:rStyle w:val="PageNumber"/>
              <w:rFonts w:cs="Arial"/>
              <w:noProof/>
              <w:sz w:val="16"/>
              <w:szCs w:val="16"/>
            </w:rPr>
            <w:t>6</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64E6" w:rsidRDefault="00C264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64E6" w:rsidRDefault="00C264E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A60DE4">
      <w:rPr>
        <w:b/>
      </w:rPr>
      <w:t>24</w:t>
    </w:r>
    <w:r>
      <w:rPr>
        <w:b/>
      </w:rPr>
      <w:t xml:space="preserve"> </w:t>
    </w:r>
    <w:r w:rsidR="00A60DE4">
      <w:rPr>
        <w:b/>
      </w:rPr>
      <w:t>1</w:t>
    </w:r>
    <w:r w:rsidR="00463E3F">
      <w:rPr>
        <w:b/>
      </w:rPr>
      <w:t>6</w:t>
    </w:r>
    <w:r>
      <w:rPr>
        <w:b/>
      </w:rPr>
      <w:t xml:space="preserve"> </w:t>
    </w:r>
    <w:r w:rsidR="00A60DE4">
      <w:rPr>
        <w:b/>
      </w:rPr>
      <w:t>–</w:t>
    </w:r>
    <w:r>
      <w:rPr>
        <w:b/>
      </w:rPr>
      <w:t xml:space="preserve"> </w:t>
    </w:r>
    <w:r w:rsidR="00463E3F">
      <w:rPr>
        <w:b/>
      </w:rPr>
      <w:t>PANELBOARD</w:t>
    </w:r>
    <w:r w:rsidR="00A60DE4">
      <w:rPr>
        <w:b/>
      </w:rPr>
      <w: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64E6" w:rsidRDefault="00C264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A2AAD2A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62D02"/>
    <w:rsid w:val="00062F30"/>
    <w:rsid w:val="00064BCA"/>
    <w:rsid w:val="000655FF"/>
    <w:rsid w:val="00070CA2"/>
    <w:rsid w:val="000729F8"/>
    <w:rsid w:val="000744B1"/>
    <w:rsid w:val="00082C41"/>
    <w:rsid w:val="000B08FD"/>
    <w:rsid w:val="000C7EA8"/>
    <w:rsid w:val="00102B51"/>
    <w:rsid w:val="0011329E"/>
    <w:rsid w:val="00133302"/>
    <w:rsid w:val="00136659"/>
    <w:rsid w:val="00152F22"/>
    <w:rsid w:val="001670DA"/>
    <w:rsid w:val="0018413A"/>
    <w:rsid w:val="001A7959"/>
    <w:rsid w:val="001C135A"/>
    <w:rsid w:val="001E644B"/>
    <w:rsid w:val="001E7A63"/>
    <w:rsid w:val="002332D1"/>
    <w:rsid w:val="00234228"/>
    <w:rsid w:val="00245CFA"/>
    <w:rsid w:val="0026282E"/>
    <w:rsid w:val="00264A10"/>
    <w:rsid w:val="00282FD1"/>
    <w:rsid w:val="00296276"/>
    <w:rsid w:val="002976BB"/>
    <w:rsid w:val="002B7964"/>
    <w:rsid w:val="002C079E"/>
    <w:rsid w:val="002D66F5"/>
    <w:rsid w:val="0032351B"/>
    <w:rsid w:val="00331143"/>
    <w:rsid w:val="00341982"/>
    <w:rsid w:val="00352338"/>
    <w:rsid w:val="00354FE9"/>
    <w:rsid w:val="003609ED"/>
    <w:rsid w:val="00392D5C"/>
    <w:rsid w:val="003E2EE5"/>
    <w:rsid w:val="00401244"/>
    <w:rsid w:val="00412818"/>
    <w:rsid w:val="004334B1"/>
    <w:rsid w:val="00441A40"/>
    <w:rsid w:val="004429B9"/>
    <w:rsid w:val="004549B0"/>
    <w:rsid w:val="00463E3F"/>
    <w:rsid w:val="00473006"/>
    <w:rsid w:val="00473558"/>
    <w:rsid w:val="0048323B"/>
    <w:rsid w:val="00484BD9"/>
    <w:rsid w:val="004958CD"/>
    <w:rsid w:val="00496D56"/>
    <w:rsid w:val="00497904"/>
    <w:rsid w:val="004A1830"/>
    <w:rsid w:val="004A22C5"/>
    <w:rsid w:val="004A46CB"/>
    <w:rsid w:val="004B5378"/>
    <w:rsid w:val="004B788D"/>
    <w:rsid w:val="004D2A17"/>
    <w:rsid w:val="00500609"/>
    <w:rsid w:val="00500883"/>
    <w:rsid w:val="005B4DAE"/>
    <w:rsid w:val="005B4E7F"/>
    <w:rsid w:val="005E0395"/>
    <w:rsid w:val="005F41C5"/>
    <w:rsid w:val="0060376F"/>
    <w:rsid w:val="0061316B"/>
    <w:rsid w:val="0061329E"/>
    <w:rsid w:val="00624BB8"/>
    <w:rsid w:val="0062624F"/>
    <w:rsid w:val="006428B1"/>
    <w:rsid w:val="00655586"/>
    <w:rsid w:val="00666795"/>
    <w:rsid w:val="0068360B"/>
    <w:rsid w:val="00685CB5"/>
    <w:rsid w:val="006B529A"/>
    <w:rsid w:val="006B574C"/>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2CE2"/>
    <w:rsid w:val="007C0E6E"/>
    <w:rsid w:val="007C7BC8"/>
    <w:rsid w:val="007D2E28"/>
    <w:rsid w:val="007F1C91"/>
    <w:rsid w:val="008036D8"/>
    <w:rsid w:val="008224F5"/>
    <w:rsid w:val="00826A19"/>
    <w:rsid w:val="00832D80"/>
    <w:rsid w:val="008A4879"/>
    <w:rsid w:val="008C4887"/>
    <w:rsid w:val="008C728A"/>
    <w:rsid w:val="008D1B05"/>
    <w:rsid w:val="008F153A"/>
    <w:rsid w:val="00914745"/>
    <w:rsid w:val="009235A4"/>
    <w:rsid w:val="009237E6"/>
    <w:rsid w:val="00924939"/>
    <w:rsid w:val="0094054F"/>
    <w:rsid w:val="00941D9D"/>
    <w:rsid w:val="00942686"/>
    <w:rsid w:val="00967FE6"/>
    <w:rsid w:val="00980216"/>
    <w:rsid w:val="009841EC"/>
    <w:rsid w:val="009C2024"/>
    <w:rsid w:val="009D0841"/>
    <w:rsid w:val="009D5411"/>
    <w:rsid w:val="009E6628"/>
    <w:rsid w:val="009F1AE9"/>
    <w:rsid w:val="00A06BD7"/>
    <w:rsid w:val="00A06E3C"/>
    <w:rsid w:val="00A10FD8"/>
    <w:rsid w:val="00A26072"/>
    <w:rsid w:val="00A50195"/>
    <w:rsid w:val="00A60DE4"/>
    <w:rsid w:val="00A91A43"/>
    <w:rsid w:val="00AA52D0"/>
    <w:rsid w:val="00AB5169"/>
    <w:rsid w:val="00AB763E"/>
    <w:rsid w:val="00AE456D"/>
    <w:rsid w:val="00AE7F7E"/>
    <w:rsid w:val="00B04008"/>
    <w:rsid w:val="00B047CA"/>
    <w:rsid w:val="00B113F3"/>
    <w:rsid w:val="00B2253B"/>
    <w:rsid w:val="00B34D31"/>
    <w:rsid w:val="00B7054F"/>
    <w:rsid w:val="00B77EBB"/>
    <w:rsid w:val="00B86A99"/>
    <w:rsid w:val="00B87B9D"/>
    <w:rsid w:val="00BA1CBB"/>
    <w:rsid w:val="00BB7AA6"/>
    <w:rsid w:val="00BC591D"/>
    <w:rsid w:val="00BC7A75"/>
    <w:rsid w:val="00C237C4"/>
    <w:rsid w:val="00C25FD2"/>
    <w:rsid w:val="00C264E6"/>
    <w:rsid w:val="00C35B67"/>
    <w:rsid w:val="00C42704"/>
    <w:rsid w:val="00C55CC0"/>
    <w:rsid w:val="00C66827"/>
    <w:rsid w:val="00C7172C"/>
    <w:rsid w:val="00C90EAF"/>
    <w:rsid w:val="00CB0AB5"/>
    <w:rsid w:val="00CB33E0"/>
    <w:rsid w:val="00CC0F18"/>
    <w:rsid w:val="00CD0489"/>
    <w:rsid w:val="00CE6816"/>
    <w:rsid w:val="00CF18B1"/>
    <w:rsid w:val="00D12528"/>
    <w:rsid w:val="00D30BB2"/>
    <w:rsid w:val="00D448A0"/>
    <w:rsid w:val="00D6747A"/>
    <w:rsid w:val="00D73E12"/>
    <w:rsid w:val="00D76BC9"/>
    <w:rsid w:val="00D82299"/>
    <w:rsid w:val="00D83290"/>
    <w:rsid w:val="00D870E9"/>
    <w:rsid w:val="00DB0988"/>
    <w:rsid w:val="00DB4695"/>
    <w:rsid w:val="00DB509C"/>
    <w:rsid w:val="00DC285C"/>
    <w:rsid w:val="00DD3F34"/>
    <w:rsid w:val="00DE5579"/>
    <w:rsid w:val="00DF736A"/>
    <w:rsid w:val="00E23D7C"/>
    <w:rsid w:val="00E26282"/>
    <w:rsid w:val="00E26322"/>
    <w:rsid w:val="00E46B58"/>
    <w:rsid w:val="00E47B3E"/>
    <w:rsid w:val="00E56ADA"/>
    <w:rsid w:val="00E60808"/>
    <w:rsid w:val="00E736CE"/>
    <w:rsid w:val="00E852EE"/>
    <w:rsid w:val="00E94E3A"/>
    <w:rsid w:val="00E97B80"/>
    <w:rsid w:val="00EA227C"/>
    <w:rsid w:val="00EA3993"/>
    <w:rsid w:val="00EB0ACA"/>
    <w:rsid w:val="00EF7D81"/>
    <w:rsid w:val="00F0023D"/>
    <w:rsid w:val="00F1757A"/>
    <w:rsid w:val="00F2149D"/>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6A1A10-DE66-47A0-B140-B550938BE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3</TotalTime>
  <Pages>6</Pages>
  <Words>2748</Words>
  <Characters>15520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SECTION 260000</vt:lpstr>
    </vt:vector>
  </TitlesOfParts>
  <Company>UNL</Company>
  <LinksUpToDate>false</LinksUpToDate>
  <CharactersWithSpaces>18232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24 16</dc:title>
  <dc:creator>UNL</dc:creator>
  <cp:lastModifiedBy>Setup</cp:lastModifiedBy>
  <cp:revision>1</cp:revision>
  <cp:lastPrinted>2009-03-05T22:14:00Z</cp:lastPrinted>
  <dcterms:created xsi:type="dcterms:W3CDTF">2013-10-15T14:00:00Z</dcterms:created>
  <dcterms:modified xsi:type="dcterms:W3CDTF">2014-05-27T20:16:00Z</dcterms:modified>
  <cp:version>1</cp:version>
</cp:coreProperties>
</file>